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858"/>
        <w:tblW w:w="100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1620"/>
        <w:gridCol w:w="2808"/>
        <w:gridCol w:w="360"/>
        <w:gridCol w:w="4932"/>
      </w:tblGrid>
      <w:tr w:rsidR="00A07B0E" w:rsidTr="00103673">
        <w:trPr>
          <w:cantSplit/>
        </w:trPr>
        <w:tc>
          <w:tcPr>
            <w:tcW w:w="360" w:type="dxa"/>
            <w:vMerge w:val="restart"/>
          </w:tcPr>
          <w:p w:rsidR="00A07B0E" w:rsidRDefault="00A07B0E" w:rsidP="00A07B0E">
            <w:pPr>
              <w:spacing w:line="3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143510" cy="969010"/>
                  <wp:effectExtent l="19050" t="0" r="8890" b="0"/>
                  <wp:docPr id="6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969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A07B0E" w:rsidRPr="00A07B0E" w:rsidRDefault="00A07B0E" w:rsidP="00A07B0E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07B0E">
              <w:rPr>
                <w:rFonts w:ascii="Arial" w:hAnsi="Arial" w:cs="Arial"/>
                <w:b/>
                <w:sz w:val="20"/>
                <w:szCs w:val="20"/>
              </w:rPr>
              <w:t>Zadavatel:</w:t>
            </w:r>
          </w:p>
        </w:tc>
        <w:tc>
          <w:tcPr>
            <w:tcW w:w="2808" w:type="dxa"/>
          </w:tcPr>
          <w:p w:rsidR="00A07B0E" w:rsidRPr="00A07B0E" w:rsidRDefault="00A07B0E" w:rsidP="00A07B0E">
            <w:pPr>
              <w:spacing w:line="320" w:lineRule="atLeas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Česká republika – Ministerstvo zemědělství, Pozemkový úřad Zlín</w:t>
            </w:r>
          </w:p>
        </w:tc>
        <w:tc>
          <w:tcPr>
            <w:tcW w:w="360" w:type="dxa"/>
            <w:vMerge w:val="restart"/>
          </w:tcPr>
          <w:p w:rsidR="00A07B0E" w:rsidRPr="00A07B0E" w:rsidRDefault="00A07B0E" w:rsidP="00A07B0E">
            <w:pPr>
              <w:spacing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07B0E"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146050" cy="2143125"/>
                  <wp:effectExtent l="19050" t="0" r="6350" b="0"/>
                  <wp:docPr id="7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</w:tcPr>
          <w:p w:rsidR="00A07B0E" w:rsidRPr="00A07B0E" w:rsidRDefault="00A07B0E" w:rsidP="00A07B0E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07B0E">
              <w:rPr>
                <w:rFonts w:ascii="Arial" w:hAnsi="Arial" w:cs="Arial"/>
                <w:b/>
                <w:sz w:val="20"/>
                <w:szCs w:val="20"/>
              </w:rPr>
              <w:t xml:space="preserve">Název veřejné zakázky: </w:t>
            </w:r>
          </w:p>
          <w:p w:rsidR="00A07B0E" w:rsidRPr="00A07B0E" w:rsidRDefault="00A07B0E" w:rsidP="00A07B0E">
            <w:pPr>
              <w:pStyle w:val="Zkladntext"/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KPÚ v </w:t>
            </w:r>
            <w:proofErr w:type="gram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k.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ú</w:t>
            </w:r>
            <w:proofErr w:type="spell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  <w:proofErr w:type="gram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Nevšová</w:t>
            </w:r>
            <w:proofErr w:type="spell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Divnice</w:t>
            </w:r>
            <w:proofErr w:type="spell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 xml:space="preserve">, Bohuslavice nad 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Vláří</w:t>
            </w:r>
            <w:proofErr w:type="spell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Pozlovice</w:t>
            </w:r>
            <w:proofErr w:type="spell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 xml:space="preserve"> a JPÚ v </w:t>
            </w:r>
            <w:proofErr w:type="gram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k.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ú</w:t>
            </w:r>
            <w:proofErr w:type="spell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  <w:proofErr w:type="gram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Nedašov</w:t>
            </w:r>
            <w:proofErr w:type="spellEnd"/>
          </w:p>
        </w:tc>
      </w:tr>
      <w:tr w:rsidR="00A07B0E" w:rsidTr="00103673">
        <w:trPr>
          <w:cantSplit/>
        </w:trPr>
        <w:tc>
          <w:tcPr>
            <w:tcW w:w="360" w:type="dxa"/>
            <w:vMerge/>
            <w:vAlign w:val="center"/>
          </w:tcPr>
          <w:p w:rsidR="00A07B0E" w:rsidRDefault="00A07B0E" w:rsidP="00A07B0E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A07B0E" w:rsidRPr="00A07B0E" w:rsidRDefault="00A07B0E" w:rsidP="00A07B0E">
            <w:pPr>
              <w:spacing w:line="320" w:lineRule="atLeast"/>
              <w:ind w:right="-5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r w:rsidRPr="00A07B0E">
              <w:rPr>
                <w:rFonts w:ascii="Arial" w:hAnsi="Arial" w:cs="Arial"/>
                <w:b/>
                <w:sz w:val="20"/>
                <w:szCs w:val="20"/>
              </w:rPr>
              <w:t>Sídlem:</w:t>
            </w:r>
          </w:p>
        </w:tc>
        <w:tc>
          <w:tcPr>
            <w:tcW w:w="2808" w:type="dxa"/>
          </w:tcPr>
          <w:p w:rsidR="00A07B0E" w:rsidRPr="00A07B0E" w:rsidRDefault="00A07B0E" w:rsidP="00A07B0E">
            <w:p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7B0E">
              <w:rPr>
                <w:rFonts w:ascii="Arial" w:hAnsi="Arial" w:cs="Arial"/>
                <w:sz w:val="20"/>
                <w:szCs w:val="20"/>
              </w:rPr>
              <w:t>Zarámí</w:t>
            </w:r>
            <w:proofErr w:type="spellEnd"/>
            <w:r w:rsidRPr="00A07B0E">
              <w:rPr>
                <w:rFonts w:ascii="Arial" w:hAnsi="Arial" w:cs="Arial"/>
                <w:sz w:val="20"/>
                <w:szCs w:val="20"/>
              </w:rPr>
              <w:t xml:space="preserve"> 88, 760 41 Zlín</w:t>
            </w:r>
          </w:p>
        </w:tc>
        <w:tc>
          <w:tcPr>
            <w:tcW w:w="360" w:type="dxa"/>
            <w:vMerge/>
            <w:vAlign w:val="center"/>
          </w:tcPr>
          <w:p w:rsidR="00A07B0E" w:rsidRPr="00A07B0E" w:rsidRDefault="00A07B0E" w:rsidP="00A07B0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32" w:type="dxa"/>
          </w:tcPr>
          <w:p w:rsidR="00A07B0E" w:rsidRPr="00A07B0E" w:rsidRDefault="00A07B0E" w:rsidP="00A07B0E">
            <w:pPr>
              <w:spacing w:line="320" w:lineRule="atLeast"/>
              <w:ind w:left="2082" w:hanging="2082"/>
              <w:rPr>
                <w:rFonts w:ascii="Arial" w:hAnsi="Arial" w:cs="Arial"/>
                <w:b/>
                <w:sz w:val="20"/>
                <w:szCs w:val="20"/>
              </w:rPr>
            </w:pPr>
            <w:r w:rsidRPr="00A07B0E">
              <w:rPr>
                <w:rFonts w:ascii="Arial" w:hAnsi="Arial" w:cs="Arial"/>
                <w:b/>
                <w:sz w:val="20"/>
                <w:szCs w:val="20"/>
              </w:rPr>
              <w:t xml:space="preserve">Evidenční číslo VZ: </w:t>
            </w:r>
          </w:p>
          <w:p w:rsidR="00A07B0E" w:rsidRPr="00A07B0E" w:rsidRDefault="00A07B0E" w:rsidP="00A07B0E">
            <w:pPr>
              <w:spacing w:line="320" w:lineRule="atLeast"/>
              <w:ind w:left="2082" w:hanging="2082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07B0E">
              <w:rPr>
                <w:rFonts w:ascii="Arial" w:hAnsi="Arial" w:cs="Arial"/>
                <w:sz w:val="20"/>
                <w:szCs w:val="20"/>
              </w:rPr>
              <w:t>Sp</w:t>
            </w:r>
            <w:proofErr w:type="spellEnd"/>
            <w:r w:rsidRPr="00A07B0E">
              <w:rPr>
                <w:rFonts w:ascii="Arial" w:hAnsi="Arial" w:cs="Arial"/>
                <w:sz w:val="20"/>
                <w:szCs w:val="20"/>
              </w:rPr>
              <w:t>. zn. 2VZ15911/2012-130764</w:t>
            </w:r>
          </w:p>
        </w:tc>
      </w:tr>
      <w:tr w:rsidR="00A07B0E" w:rsidTr="00103673">
        <w:trPr>
          <w:cantSplit/>
        </w:trPr>
        <w:tc>
          <w:tcPr>
            <w:tcW w:w="360" w:type="dxa"/>
            <w:vMerge/>
            <w:vAlign w:val="center"/>
          </w:tcPr>
          <w:p w:rsidR="00A07B0E" w:rsidRDefault="00A07B0E" w:rsidP="00A07B0E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A07B0E" w:rsidRPr="00A07B0E" w:rsidRDefault="00A07B0E" w:rsidP="00A07B0E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07B0E">
              <w:rPr>
                <w:rFonts w:ascii="Arial" w:hAnsi="Arial" w:cs="Arial"/>
                <w:b/>
                <w:sz w:val="20"/>
                <w:szCs w:val="20"/>
              </w:rPr>
              <w:t>Zastoupený:</w:t>
            </w:r>
          </w:p>
        </w:tc>
        <w:tc>
          <w:tcPr>
            <w:tcW w:w="2808" w:type="dxa"/>
          </w:tcPr>
          <w:p w:rsidR="00A07B0E" w:rsidRPr="00A07B0E" w:rsidRDefault="00A07B0E" w:rsidP="00A07B0E">
            <w:p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bCs/>
                <w:sz w:val="20"/>
                <w:szCs w:val="20"/>
              </w:rPr>
              <w:t>Ing. Lubomírem Holubcem, ředitelem Pozemkového úřadu Zlín</w:t>
            </w:r>
          </w:p>
        </w:tc>
        <w:tc>
          <w:tcPr>
            <w:tcW w:w="360" w:type="dxa"/>
            <w:vMerge/>
            <w:vAlign w:val="center"/>
          </w:tcPr>
          <w:p w:rsidR="00A07B0E" w:rsidRPr="00A07B0E" w:rsidRDefault="00A07B0E" w:rsidP="00A07B0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32" w:type="dxa"/>
          </w:tcPr>
          <w:p w:rsidR="00A07B0E" w:rsidRPr="00A07B0E" w:rsidRDefault="00A07B0E" w:rsidP="00A07B0E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07B0E">
              <w:rPr>
                <w:rFonts w:ascii="Arial" w:hAnsi="Arial" w:cs="Arial"/>
                <w:b/>
                <w:sz w:val="20"/>
                <w:szCs w:val="20"/>
              </w:rPr>
              <w:t xml:space="preserve">Druh zadávacího řízení: </w:t>
            </w:r>
          </w:p>
          <w:p w:rsidR="00A07B0E" w:rsidRPr="00A07B0E" w:rsidRDefault="00A07B0E" w:rsidP="00A07B0E">
            <w:p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Otevřené zadávací řízení na služby  </w:t>
            </w:r>
          </w:p>
        </w:tc>
      </w:tr>
      <w:tr w:rsidR="00A07B0E" w:rsidTr="00103673">
        <w:trPr>
          <w:cantSplit/>
        </w:trPr>
        <w:tc>
          <w:tcPr>
            <w:tcW w:w="360" w:type="dxa"/>
            <w:vMerge/>
            <w:vAlign w:val="center"/>
          </w:tcPr>
          <w:p w:rsidR="00A07B0E" w:rsidRDefault="00A07B0E" w:rsidP="00A07B0E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</w:tcPr>
          <w:p w:rsidR="00A07B0E" w:rsidRPr="00A07B0E" w:rsidRDefault="00A07B0E" w:rsidP="00A07B0E">
            <w:pPr>
              <w:spacing w:line="32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07B0E">
              <w:rPr>
                <w:rFonts w:ascii="Arial" w:hAnsi="Arial" w:cs="Arial"/>
                <w:b/>
                <w:sz w:val="20"/>
                <w:szCs w:val="20"/>
              </w:rPr>
              <w:t>IČ:</w:t>
            </w:r>
          </w:p>
        </w:tc>
        <w:tc>
          <w:tcPr>
            <w:tcW w:w="2808" w:type="dxa"/>
          </w:tcPr>
          <w:p w:rsidR="00A07B0E" w:rsidRPr="00A07B0E" w:rsidRDefault="00A07B0E" w:rsidP="00A07B0E">
            <w:p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00020478</w:t>
            </w:r>
          </w:p>
        </w:tc>
        <w:tc>
          <w:tcPr>
            <w:tcW w:w="360" w:type="dxa"/>
            <w:vMerge/>
            <w:vAlign w:val="center"/>
          </w:tcPr>
          <w:p w:rsidR="00A07B0E" w:rsidRPr="00A07B0E" w:rsidRDefault="00A07B0E" w:rsidP="00A07B0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32" w:type="dxa"/>
            <w:vMerge w:val="restart"/>
          </w:tcPr>
          <w:p w:rsidR="00A07B0E" w:rsidRDefault="00A07B0E" w:rsidP="00A07B0E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dle § 21 odst. 1 písm. a) a § 27 zákona č.137/2006 Sb., o veřejných zakázkách, ve znění pozdějších předpisů </w:t>
            </w:r>
            <w:r w:rsidRPr="00A07B0E">
              <w:rPr>
                <w:rFonts w:ascii="Arial" w:hAnsi="Arial" w:cs="Arial"/>
                <w:b/>
                <w:sz w:val="20"/>
                <w:szCs w:val="20"/>
              </w:rPr>
              <w:t>(„dále jen „zákon“)</w:t>
            </w:r>
            <w:r w:rsidRPr="00A07B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07B0E" w:rsidRDefault="00A07B0E" w:rsidP="00A07B0E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7B0E" w:rsidRPr="00A07B0E" w:rsidRDefault="00A07B0E" w:rsidP="00A07B0E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7B0E" w:rsidRPr="00A07B0E" w:rsidRDefault="00A07B0E" w:rsidP="00A07B0E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B0E" w:rsidTr="000B4BB3">
        <w:trPr>
          <w:cantSplit/>
          <w:trHeight w:val="941"/>
        </w:trPr>
        <w:tc>
          <w:tcPr>
            <w:tcW w:w="360" w:type="dxa"/>
            <w:vMerge/>
            <w:vAlign w:val="center"/>
          </w:tcPr>
          <w:p w:rsidR="00A07B0E" w:rsidRDefault="00A07B0E" w:rsidP="00A07B0E">
            <w:pPr>
              <w:rPr>
                <w:rFonts w:ascii="Arial" w:hAnsi="Arial" w:cs="Arial"/>
              </w:rPr>
            </w:pPr>
          </w:p>
        </w:tc>
        <w:tc>
          <w:tcPr>
            <w:tcW w:w="4428" w:type="dxa"/>
            <w:gridSpan w:val="2"/>
          </w:tcPr>
          <w:p w:rsidR="00A07B0E" w:rsidRDefault="00A07B0E" w:rsidP="00A07B0E">
            <w:pPr>
              <w:spacing w:line="32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0" w:type="dxa"/>
            <w:vMerge/>
            <w:vAlign w:val="center"/>
          </w:tcPr>
          <w:p w:rsidR="00A07B0E" w:rsidRDefault="00A07B0E" w:rsidP="00A07B0E">
            <w:pPr>
              <w:rPr>
                <w:rFonts w:ascii="Arial" w:hAnsi="Arial" w:cs="Arial"/>
                <w:b/>
              </w:rPr>
            </w:pPr>
          </w:p>
        </w:tc>
        <w:tc>
          <w:tcPr>
            <w:tcW w:w="4932" w:type="dxa"/>
            <w:vMerge/>
            <w:vAlign w:val="center"/>
          </w:tcPr>
          <w:p w:rsidR="00A07B0E" w:rsidRDefault="00A07B0E" w:rsidP="00A07B0E">
            <w:pPr>
              <w:rPr>
                <w:rFonts w:ascii="Arial" w:hAnsi="Arial" w:cs="Arial"/>
              </w:rPr>
            </w:pPr>
          </w:p>
        </w:tc>
      </w:tr>
    </w:tbl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1260"/>
        <w:gridCol w:w="8491"/>
      </w:tblGrid>
      <w:tr w:rsidR="00B005EF" w:rsidRPr="00847EEE" w:rsidTr="00847EEE">
        <w:tc>
          <w:tcPr>
            <w:tcW w:w="1260" w:type="dxa"/>
            <w:vMerge w:val="restart"/>
          </w:tcPr>
          <w:p w:rsidR="00B005EF" w:rsidRPr="00847EEE" w:rsidRDefault="005E514C" w:rsidP="00847EEE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88975" cy="525145"/>
                  <wp:effectExtent l="19050" t="0" r="0" b="0"/>
                  <wp:docPr id="3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525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91" w:type="dxa"/>
          </w:tcPr>
          <w:p w:rsidR="007E1ADC" w:rsidRPr="00847EEE" w:rsidRDefault="007E1ADC" w:rsidP="00847EEE">
            <w:pPr>
              <w:spacing w:line="240" w:lineRule="atLeast"/>
              <w:jc w:val="center"/>
              <w:rPr>
                <w:rFonts w:ascii="Arial" w:hAnsi="Arial" w:cs="Arial"/>
                <w:b/>
              </w:rPr>
            </w:pPr>
          </w:p>
          <w:p w:rsidR="00B005EF" w:rsidRPr="00847EEE" w:rsidRDefault="0009541A" w:rsidP="00847EEE">
            <w:pPr>
              <w:spacing w:line="24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47EEE">
              <w:rPr>
                <w:rFonts w:ascii="Arial" w:hAnsi="Arial" w:cs="Arial"/>
                <w:b/>
                <w:sz w:val="28"/>
                <w:szCs w:val="28"/>
              </w:rPr>
              <w:t>Krycí list nabídky</w:t>
            </w:r>
          </w:p>
          <w:p w:rsidR="007E1ADC" w:rsidRPr="00847EEE" w:rsidRDefault="007E1ADC" w:rsidP="00847EEE">
            <w:pPr>
              <w:spacing w:line="24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B005EF" w:rsidRPr="00847EEE" w:rsidTr="00847EEE">
        <w:trPr>
          <w:trHeight w:val="521"/>
        </w:trPr>
        <w:tc>
          <w:tcPr>
            <w:tcW w:w="1260" w:type="dxa"/>
            <w:vMerge/>
          </w:tcPr>
          <w:p w:rsidR="00B005EF" w:rsidRPr="00847EEE" w:rsidRDefault="00B005EF" w:rsidP="00847EEE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1" w:type="dxa"/>
          </w:tcPr>
          <w:p w:rsidR="00597979" w:rsidRDefault="0009541A" w:rsidP="00847EEE">
            <w:pPr>
              <w:spacing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k zadávacímu řízení na v</w:t>
            </w:r>
            <w:r w:rsidR="005E368F" w:rsidRPr="00847EEE">
              <w:rPr>
                <w:rFonts w:ascii="Arial" w:hAnsi="Arial" w:cs="Arial"/>
                <w:sz w:val="20"/>
                <w:szCs w:val="20"/>
              </w:rPr>
              <w:t>eřejnou zakázku</w:t>
            </w:r>
            <w:r w:rsidR="003742A9" w:rsidRPr="00847EE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05EF" w:rsidRPr="00A07B0E" w:rsidRDefault="00A07B0E" w:rsidP="00CC67FB">
            <w:pPr>
              <w:spacing w:line="24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KPÚ v </w:t>
            </w:r>
            <w:proofErr w:type="gramStart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k.</w:t>
            </w:r>
            <w:proofErr w:type="spellStart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ú</w:t>
            </w:r>
            <w:proofErr w:type="spellEnd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.</w:t>
            </w:r>
            <w:proofErr w:type="gramEnd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Nevšová</w:t>
            </w:r>
            <w:proofErr w:type="spellEnd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Divnice</w:t>
            </w:r>
            <w:proofErr w:type="spellEnd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 xml:space="preserve">, Bohuslavice nad </w:t>
            </w:r>
            <w:proofErr w:type="spellStart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Vláří</w:t>
            </w:r>
            <w:proofErr w:type="spellEnd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 xml:space="preserve">, </w:t>
            </w:r>
            <w:proofErr w:type="spellStart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Pozlovice</w:t>
            </w:r>
            <w:proofErr w:type="spellEnd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 xml:space="preserve"> a JPÚ v </w:t>
            </w:r>
            <w:proofErr w:type="gramStart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k.</w:t>
            </w:r>
            <w:proofErr w:type="spellStart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ú</w:t>
            </w:r>
            <w:proofErr w:type="spellEnd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.</w:t>
            </w:r>
            <w:proofErr w:type="gramEnd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A07B0E">
              <w:rPr>
                <w:rFonts w:ascii="Arial" w:hAnsi="Arial" w:cs="Arial"/>
                <w:b/>
                <w:snapToGrid w:val="0"/>
                <w:sz w:val="20"/>
                <w:szCs w:val="20"/>
              </w:rPr>
              <w:t>Nedašov</w:t>
            </w:r>
            <w:proofErr w:type="spellEnd"/>
          </w:p>
        </w:tc>
      </w:tr>
    </w:tbl>
    <w:p w:rsidR="00B005EF" w:rsidRPr="003F6F86" w:rsidRDefault="00B005EF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/>
      </w:tblPr>
      <w:tblGrid>
        <w:gridCol w:w="2340"/>
        <w:gridCol w:w="7411"/>
      </w:tblGrid>
      <w:tr w:rsidR="005E368F" w:rsidRPr="00847EEE" w:rsidTr="00847EEE">
        <w:tc>
          <w:tcPr>
            <w:tcW w:w="2340" w:type="dxa"/>
            <w:tcMar>
              <w:left w:w="0" w:type="dxa"/>
              <w:right w:w="0" w:type="dxa"/>
            </w:tcMar>
          </w:tcPr>
          <w:p w:rsidR="005E368F" w:rsidRPr="00847EEE" w:rsidRDefault="00810D71" w:rsidP="00847EEE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47EEE">
              <w:rPr>
                <w:rFonts w:ascii="Arial" w:hAnsi="Arial" w:cs="Arial"/>
                <w:b/>
                <w:sz w:val="20"/>
                <w:szCs w:val="20"/>
              </w:rPr>
              <w:t>Druh zadávacího řízení:</w:t>
            </w:r>
          </w:p>
        </w:tc>
        <w:tc>
          <w:tcPr>
            <w:tcW w:w="7411" w:type="dxa"/>
            <w:tcMar>
              <w:left w:w="0" w:type="dxa"/>
              <w:right w:w="0" w:type="dxa"/>
            </w:tcMar>
          </w:tcPr>
          <w:p w:rsidR="005E368F" w:rsidRPr="00847EEE" w:rsidRDefault="001354EF" w:rsidP="004145C1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otevřené zadávací řízení   </w:t>
            </w:r>
          </w:p>
        </w:tc>
      </w:tr>
      <w:tr w:rsidR="005E368F" w:rsidRPr="00847EEE" w:rsidTr="00847EEE">
        <w:tc>
          <w:tcPr>
            <w:tcW w:w="2340" w:type="dxa"/>
            <w:tcMar>
              <w:left w:w="0" w:type="dxa"/>
              <w:right w:w="0" w:type="dxa"/>
            </w:tcMar>
          </w:tcPr>
          <w:p w:rsidR="005E368F" w:rsidRPr="00847EEE" w:rsidRDefault="00810D71" w:rsidP="00847EEE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847EEE">
              <w:rPr>
                <w:rFonts w:ascii="Arial" w:hAnsi="Arial" w:cs="Arial"/>
                <w:b/>
                <w:sz w:val="20"/>
                <w:szCs w:val="20"/>
              </w:rPr>
              <w:t>Druh veřejné zakázky:</w:t>
            </w:r>
          </w:p>
        </w:tc>
        <w:tc>
          <w:tcPr>
            <w:tcW w:w="7411" w:type="dxa"/>
            <w:tcMar>
              <w:left w:w="0" w:type="dxa"/>
              <w:right w:w="0" w:type="dxa"/>
            </w:tcMar>
          </w:tcPr>
          <w:p w:rsidR="005E368F" w:rsidRPr="00847EEE" w:rsidRDefault="00200B32" w:rsidP="00F1347A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200B32">
              <w:rPr>
                <w:rFonts w:ascii="Arial" w:hAnsi="Arial" w:cs="Arial"/>
                <w:sz w:val="20"/>
                <w:szCs w:val="20"/>
              </w:rPr>
              <w:t xml:space="preserve">nadlimitní </w:t>
            </w:r>
            <w:r w:rsidR="00597979" w:rsidRPr="00200B32">
              <w:rPr>
                <w:rFonts w:ascii="Arial" w:hAnsi="Arial" w:cs="Arial"/>
                <w:sz w:val="20"/>
                <w:szCs w:val="20"/>
              </w:rPr>
              <w:t xml:space="preserve">veřejná zakázka na služby </w:t>
            </w:r>
          </w:p>
        </w:tc>
      </w:tr>
    </w:tbl>
    <w:p w:rsidR="00B20CBD" w:rsidRPr="003F6F86" w:rsidRDefault="00B20CBD">
      <w:pPr>
        <w:spacing w:line="280" w:lineRule="atLeast"/>
        <w:rPr>
          <w:rFonts w:ascii="Arial" w:hAnsi="Arial" w:cs="Arial"/>
          <w:sz w:val="20"/>
          <w:szCs w:val="20"/>
        </w:rPr>
      </w:pPr>
    </w:p>
    <w:p w:rsidR="00B20CBD" w:rsidRDefault="00315CD5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D75E89" w:rsidRPr="003F6F86">
        <w:rPr>
          <w:rFonts w:ascii="Arial" w:hAnsi="Arial" w:cs="Arial"/>
          <w:b/>
          <w:sz w:val="20"/>
          <w:szCs w:val="20"/>
        </w:rPr>
        <w:t>.</w:t>
      </w:r>
      <w:r w:rsidR="00D75E89" w:rsidRPr="003F6F86">
        <w:rPr>
          <w:rFonts w:ascii="Arial" w:hAnsi="Arial" w:cs="Arial"/>
          <w:b/>
          <w:sz w:val="20"/>
          <w:szCs w:val="20"/>
        </w:rPr>
        <w:tab/>
        <w:t>Základní identifikační údaje</w:t>
      </w:r>
    </w:p>
    <w:p w:rsidR="00B66EE5" w:rsidRPr="003F6F86" w:rsidRDefault="00B66EE5" w:rsidP="00D75E89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D75E89" w:rsidRDefault="00315CD5">
      <w:pPr>
        <w:spacing w:line="280" w:lineRule="atLeast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1</w:t>
      </w:r>
      <w:r w:rsidR="00903648" w:rsidRPr="003F6F86">
        <w:rPr>
          <w:rFonts w:ascii="Arial" w:hAnsi="Arial" w:cs="Arial"/>
          <w:b/>
          <w:sz w:val="20"/>
          <w:szCs w:val="20"/>
        </w:rPr>
        <w:t>.1</w:t>
      </w:r>
      <w:proofErr w:type="gramEnd"/>
      <w:r w:rsidR="00903648" w:rsidRPr="003F6F86">
        <w:rPr>
          <w:rFonts w:ascii="Arial" w:hAnsi="Arial" w:cs="Arial"/>
          <w:b/>
          <w:sz w:val="20"/>
          <w:szCs w:val="20"/>
        </w:rPr>
        <w:t>.</w:t>
      </w:r>
      <w:r w:rsidR="00903648" w:rsidRPr="003F6F86">
        <w:rPr>
          <w:rFonts w:ascii="Arial" w:hAnsi="Arial" w:cs="Arial"/>
          <w:b/>
          <w:sz w:val="20"/>
          <w:szCs w:val="20"/>
        </w:rPr>
        <w:tab/>
      </w:r>
      <w:r w:rsidR="00D75E89" w:rsidRPr="003F6F86">
        <w:rPr>
          <w:rFonts w:ascii="Arial" w:hAnsi="Arial" w:cs="Arial"/>
          <w:b/>
          <w:sz w:val="20"/>
          <w:szCs w:val="20"/>
        </w:rPr>
        <w:t>Zadavatel</w:t>
      </w:r>
    </w:p>
    <w:p w:rsidR="00A07B0E" w:rsidRDefault="00A07B0E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tbl>
      <w:tblPr>
        <w:tblW w:w="975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500"/>
        <w:gridCol w:w="5253"/>
      </w:tblGrid>
      <w:tr w:rsidR="00A07B0E" w:rsidTr="00A07B0E">
        <w:trPr>
          <w:trHeight w:val="256"/>
        </w:trPr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07B0E">
              <w:rPr>
                <w:rFonts w:ascii="Arial" w:hAnsi="Arial" w:cs="Arial"/>
                <w:b/>
                <w:sz w:val="20"/>
                <w:szCs w:val="20"/>
              </w:rPr>
              <w:t>Zadavatel ve smyslu zákona: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A07B0E" w:rsidTr="00A07B0E">
        <w:trPr>
          <w:trHeight w:val="256"/>
        </w:trPr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Organizační složka státu, kód 325</w:t>
            </w:r>
          </w:p>
        </w:tc>
      </w:tr>
      <w:tr w:rsidR="00A07B0E" w:rsidTr="00A07B0E">
        <w:trPr>
          <w:trHeight w:val="256"/>
        </w:trPr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Název zadavatele: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Zadavatelský útvar: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Pozemkový úřad Zlín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Sídlo zadavatele: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7B0E">
              <w:rPr>
                <w:rFonts w:ascii="Arial" w:hAnsi="Arial" w:cs="Arial"/>
                <w:sz w:val="20"/>
                <w:szCs w:val="20"/>
              </w:rPr>
              <w:t>Zarámí</w:t>
            </w:r>
            <w:proofErr w:type="spellEnd"/>
            <w:r w:rsidRPr="00A07B0E">
              <w:rPr>
                <w:rFonts w:ascii="Arial" w:hAnsi="Arial" w:cs="Arial"/>
                <w:sz w:val="20"/>
                <w:szCs w:val="20"/>
              </w:rPr>
              <w:t xml:space="preserve"> 88, 760 41 Zlín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IČ</w:t>
            </w:r>
            <w:r w:rsidR="00637C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7B0E">
              <w:rPr>
                <w:rFonts w:ascii="Arial" w:hAnsi="Arial" w:cs="Arial"/>
                <w:sz w:val="20"/>
                <w:szCs w:val="20"/>
              </w:rPr>
              <w:t>/</w:t>
            </w:r>
            <w:r w:rsidR="00637C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7B0E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000 20 478 / není plátcem DPH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Osoba oprávněná jednat ve věcech smluvních: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A07B0E">
              <w:rPr>
                <w:rFonts w:ascii="Arial" w:hAnsi="Arial" w:cs="Arial"/>
                <w:bCs/>
                <w:sz w:val="20"/>
                <w:szCs w:val="20"/>
              </w:rPr>
              <w:t>Ing. Lubomír Holubec, ředitel Pozemkového úřadu Zlín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+420 577 653 612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pu_zlin@mze.cz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Kontaktní osoba ve věcech veřejné zakázky: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Mgr. Jitka </w:t>
            </w:r>
            <w:proofErr w:type="spellStart"/>
            <w:r w:rsidRPr="00A07B0E">
              <w:rPr>
                <w:rFonts w:ascii="Arial" w:hAnsi="Arial" w:cs="Arial"/>
                <w:sz w:val="20"/>
                <w:szCs w:val="20"/>
              </w:rPr>
              <w:t>Gardavská</w:t>
            </w:r>
            <w:proofErr w:type="spellEnd"/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D51A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Telefon / </w:t>
            </w:r>
            <w:r w:rsidR="00D51A6E">
              <w:rPr>
                <w:rFonts w:ascii="Arial" w:hAnsi="Arial" w:cs="Arial"/>
                <w:sz w:val="20"/>
                <w:szCs w:val="20"/>
              </w:rPr>
              <w:t>e-</w:t>
            </w:r>
            <w:r w:rsidRPr="00A07B0E">
              <w:rPr>
                <w:rFonts w:ascii="Arial" w:hAnsi="Arial" w:cs="Arial"/>
                <w:sz w:val="20"/>
                <w:szCs w:val="20"/>
              </w:rPr>
              <w:t>mail: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+420 577 608 / jitka.gardavska@mze.cz</w:t>
            </w:r>
          </w:p>
        </w:tc>
      </w:tr>
      <w:tr w:rsidR="00A07B0E" w:rsidTr="00A07B0E">
        <w:trPr>
          <w:trHeight w:val="274"/>
        </w:trPr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Kontaktní osoba ve věcech technických - část 1: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ind w:left="3637" w:hanging="3637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Ing. arch. Jana Němcová  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D51A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Telefon / </w:t>
            </w:r>
            <w:r w:rsidR="00D51A6E">
              <w:rPr>
                <w:rFonts w:ascii="Arial" w:hAnsi="Arial" w:cs="Arial"/>
                <w:sz w:val="20"/>
                <w:szCs w:val="20"/>
              </w:rPr>
              <w:t>e-</w:t>
            </w:r>
            <w:r w:rsidRPr="00A07B0E">
              <w:rPr>
                <w:rFonts w:ascii="Arial" w:hAnsi="Arial" w:cs="Arial"/>
                <w:sz w:val="20"/>
                <w:szCs w:val="20"/>
              </w:rPr>
              <w:t>mail: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+420 577 615 / jana.nemcova2@mze.</w:t>
            </w:r>
            <w:proofErr w:type="spellStart"/>
            <w:r w:rsidRPr="00A07B0E">
              <w:rPr>
                <w:rFonts w:ascii="Arial" w:hAnsi="Arial" w:cs="Arial"/>
                <w:sz w:val="20"/>
                <w:szCs w:val="20"/>
              </w:rPr>
              <w:t>cz</w:t>
            </w:r>
            <w:proofErr w:type="spellEnd"/>
            <w:r w:rsidRPr="00A07B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Kontaktní osoba ve věcech technických - část 2: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Mgr. Petr </w:t>
            </w:r>
            <w:proofErr w:type="spellStart"/>
            <w:r w:rsidRPr="00A07B0E">
              <w:rPr>
                <w:rFonts w:ascii="Arial" w:hAnsi="Arial" w:cs="Arial"/>
                <w:sz w:val="20"/>
                <w:szCs w:val="20"/>
              </w:rPr>
              <w:t>Šošolík</w:t>
            </w:r>
            <w:proofErr w:type="spellEnd"/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D51A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Telefon / </w:t>
            </w:r>
            <w:r w:rsidR="00D51A6E">
              <w:rPr>
                <w:rFonts w:ascii="Arial" w:hAnsi="Arial" w:cs="Arial"/>
                <w:sz w:val="20"/>
                <w:szCs w:val="20"/>
              </w:rPr>
              <w:t>e-</w:t>
            </w:r>
            <w:r w:rsidRPr="00A07B0E">
              <w:rPr>
                <w:rFonts w:ascii="Arial" w:hAnsi="Arial" w:cs="Arial"/>
                <w:sz w:val="20"/>
                <w:szCs w:val="20"/>
              </w:rPr>
              <w:t>mail: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+420 577 601 / </w:t>
            </w:r>
            <w:hyperlink r:id="rId10" w:history="1">
              <w:r w:rsidRPr="00822AEA">
                <w:rPr>
                  <w:rStyle w:val="Hypertextovodkaz"/>
                  <w:rFonts w:ascii="Arial" w:hAnsi="Arial" w:cs="Arial"/>
                  <w:color w:val="auto"/>
                  <w:sz w:val="20"/>
                  <w:szCs w:val="20"/>
                  <w:u w:val="none"/>
                </w:rPr>
                <w:t>petr.sosolik@mze.cz</w:t>
              </w:r>
            </w:hyperlink>
            <w:r w:rsidRPr="00A07B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Kontaktní osoba ve věcech technických - část 3: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Ivo </w:t>
            </w:r>
            <w:proofErr w:type="spellStart"/>
            <w:r w:rsidRPr="00A07B0E">
              <w:rPr>
                <w:rFonts w:ascii="Arial" w:hAnsi="Arial" w:cs="Arial"/>
                <w:sz w:val="20"/>
                <w:szCs w:val="20"/>
              </w:rPr>
              <w:t>Matyáštík</w:t>
            </w:r>
            <w:proofErr w:type="spellEnd"/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D51A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Telefon / </w:t>
            </w:r>
            <w:r w:rsidR="00D51A6E">
              <w:rPr>
                <w:rFonts w:ascii="Arial" w:hAnsi="Arial" w:cs="Arial"/>
                <w:sz w:val="20"/>
                <w:szCs w:val="20"/>
              </w:rPr>
              <w:t>e-</w:t>
            </w:r>
            <w:r w:rsidRPr="00A07B0E">
              <w:rPr>
                <w:rFonts w:ascii="Arial" w:hAnsi="Arial" w:cs="Arial"/>
                <w:sz w:val="20"/>
                <w:szCs w:val="20"/>
              </w:rPr>
              <w:t>mail: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420 577 600 / ivo.matyastik@mze.cz 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Kontaktní osoba ve věcech technických - část 4: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Miroslava Borovičková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D51A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Telefon / </w:t>
            </w:r>
            <w:r w:rsidR="00D51A6E">
              <w:rPr>
                <w:rFonts w:ascii="Arial" w:hAnsi="Arial" w:cs="Arial"/>
                <w:sz w:val="20"/>
                <w:szCs w:val="20"/>
              </w:rPr>
              <w:t>e-</w:t>
            </w:r>
            <w:r w:rsidRPr="00A07B0E">
              <w:rPr>
                <w:rFonts w:ascii="Arial" w:hAnsi="Arial" w:cs="Arial"/>
                <w:sz w:val="20"/>
                <w:szCs w:val="20"/>
              </w:rPr>
              <w:t>mail: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420 577 605 / miroslava.borovickova@mze.cz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Kontaktní osoba ve věcech technických - část 5: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Ing. Soňa </w:t>
            </w:r>
            <w:proofErr w:type="spellStart"/>
            <w:r w:rsidRPr="00A07B0E">
              <w:rPr>
                <w:rFonts w:ascii="Arial" w:hAnsi="Arial" w:cs="Arial"/>
                <w:sz w:val="20"/>
                <w:szCs w:val="20"/>
              </w:rPr>
              <w:t>Šujanová</w:t>
            </w:r>
            <w:proofErr w:type="spellEnd"/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D51A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 xml:space="preserve">Telefon / </w:t>
            </w:r>
            <w:r w:rsidR="00D51A6E">
              <w:rPr>
                <w:rFonts w:ascii="Arial" w:hAnsi="Arial" w:cs="Arial"/>
                <w:sz w:val="20"/>
                <w:szCs w:val="20"/>
              </w:rPr>
              <w:t>e-</w:t>
            </w:r>
            <w:r w:rsidRPr="00A07B0E">
              <w:rPr>
                <w:rFonts w:ascii="Arial" w:hAnsi="Arial" w:cs="Arial"/>
                <w:sz w:val="20"/>
                <w:szCs w:val="20"/>
              </w:rPr>
              <w:t>mail: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420 577 617 / sona.sujanova@mze.cz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Datová schránka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yphaax8</w:t>
            </w:r>
          </w:p>
        </w:tc>
      </w:tr>
      <w:tr w:rsidR="00A07B0E" w:rsidTr="00A07B0E">
        <w:tc>
          <w:tcPr>
            <w:tcW w:w="4500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Profil zadavatele</w:t>
            </w:r>
          </w:p>
        </w:tc>
        <w:tc>
          <w:tcPr>
            <w:tcW w:w="5253" w:type="dxa"/>
            <w:tcMar>
              <w:top w:w="0" w:type="dxa"/>
              <w:left w:w="85" w:type="dxa"/>
              <w:bottom w:w="0" w:type="dxa"/>
              <w:right w:w="85" w:type="dxa"/>
            </w:tcMar>
          </w:tcPr>
          <w:p w:rsidR="00A07B0E" w:rsidRPr="00A07B0E" w:rsidRDefault="00A07B0E" w:rsidP="00A07B0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A07B0E">
              <w:rPr>
                <w:rFonts w:ascii="Arial" w:hAnsi="Arial" w:cs="Arial"/>
                <w:sz w:val="20"/>
                <w:szCs w:val="20"/>
              </w:rPr>
              <w:t>http://eagri.cz</w:t>
            </w:r>
          </w:p>
        </w:tc>
      </w:tr>
    </w:tbl>
    <w:p w:rsidR="00637CBB" w:rsidRDefault="00637CBB" w:rsidP="00DD1325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:rsidR="00DD1325" w:rsidRPr="003F6F86" w:rsidRDefault="00315CD5" w:rsidP="00DD1325">
      <w:pPr>
        <w:spacing w:line="280" w:lineRule="atLeast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1</w:t>
      </w:r>
      <w:r w:rsidR="0084657F">
        <w:rPr>
          <w:rFonts w:ascii="Arial" w:hAnsi="Arial" w:cs="Arial"/>
          <w:b/>
          <w:sz w:val="20"/>
          <w:szCs w:val="20"/>
        </w:rPr>
        <w:t>.2</w:t>
      </w:r>
      <w:proofErr w:type="gramEnd"/>
      <w:r w:rsidR="0084657F">
        <w:rPr>
          <w:rFonts w:ascii="Arial" w:hAnsi="Arial" w:cs="Arial"/>
          <w:b/>
          <w:sz w:val="20"/>
          <w:szCs w:val="20"/>
        </w:rPr>
        <w:t>.</w:t>
      </w:r>
      <w:r w:rsidR="0084657F">
        <w:rPr>
          <w:rFonts w:ascii="Arial" w:hAnsi="Arial" w:cs="Arial"/>
          <w:b/>
          <w:sz w:val="20"/>
          <w:szCs w:val="20"/>
        </w:rPr>
        <w:tab/>
        <w:t>Uchazeč/zájemce</w:t>
      </w:r>
      <w:r w:rsidR="007E1ADC">
        <w:rPr>
          <w:rFonts w:ascii="Arial" w:hAnsi="Arial" w:cs="Arial"/>
          <w:b/>
          <w:sz w:val="20"/>
          <w:szCs w:val="20"/>
        </w:rPr>
        <w:t xml:space="preserve"> - (případně reprezentant sdružení) 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8D5E88" w:rsidRPr="00847EEE" w:rsidTr="00847EEE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3742A9" w:rsidRPr="00847EEE" w:rsidRDefault="008D5E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8D5E88" w:rsidRPr="00200B32" w:rsidRDefault="008D5E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25" w:rsidRPr="00847EEE" w:rsidTr="00847EEE">
        <w:tc>
          <w:tcPr>
            <w:tcW w:w="4293" w:type="dxa"/>
            <w:tcMar>
              <w:left w:w="85" w:type="dxa"/>
              <w:right w:w="85" w:type="dxa"/>
            </w:tcMar>
          </w:tcPr>
          <w:p w:rsidR="00DD1325" w:rsidRPr="00847EEE" w:rsidRDefault="009B2BBD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Sídlo/místo podnikání</w:t>
            </w:r>
            <w:r w:rsidR="00DD1325" w:rsidRPr="00847E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D1325" w:rsidRPr="00200B32" w:rsidRDefault="00DD1325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5452" w:rsidRPr="00847EEE" w:rsidTr="00847EEE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BB5452" w:rsidRPr="00847EEE" w:rsidRDefault="00BB5452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BB5452" w:rsidRPr="00200B32" w:rsidRDefault="00BB5452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25" w:rsidRPr="00847EEE" w:rsidTr="00847EEE">
        <w:tc>
          <w:tcPr>
            <w:tcW w:w="4293" w:type="dxa"/>
            <w:tcMar>
              <w:left w:w="85" w:type="dxa"/>
              <w:right w:w="85" w:type="dxa"/>
            </w:tcMar>
          </w:tcPr>
          <w:p w:rsidR="00DD1325" w:rsidRPr="00847EEE" w:rsidRDefault="00DD1325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Tele</w:t>
            </w:r>
            <w:r w:rsidR="00D51A6E">
              <w:rPr>
                <w:rFonts w:ascii="Arial" w:hAnsi="Arial" w:cs="Arial"/>
                <w:sz w:val="20"/>
                <w:szCs w:val="20"/>
              </w:rPr>
              <w:t>fon: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D1325" w:rsidRPr="00200B32" w:rsidRDefault="00DD1325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25" w:rsidRPr="00847EEE" w:rsidTr="00847EEE">
        <w:tc>
          <w:tcPr>
            <w:tcW w:w="4293" w:type="dxa"/>
            <w:tcMar>
              <w:left w:w="85" w:type="dxa"/>
              <w:right w:w="85" w:type="dxa"/>
            </w:tcMar>
          </w:tcPr>
          <w:p w:rsidR="00DD1325" w:rsidRPr="00847EEE" w:rsidRDefault="00DD1325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D1325" w:rsidRPr="00200B32" w:rsidRDefault="00DD1325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25" w:rsidRPr="00847EEE" w:rsidTr="00847EEE">
        <w:tc>
          <w:tcPr>
            <w:tcW w:w="4293" w:type="dxa"/>
            <w:tcMar>
              <w:left w:w="85" w:type="dxa"/>
              <w:right w:w="85" w:type="dxa"/>
            </w:tcMar>
          </w:tcPr>
          <w:p w:rsidR="00DD1325" w:rsidRPr="00847EEE" w:rsidRDefault="00DD0F4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lastRenderedPageBreak/>
              <w:t>IČ</w:t>
            </w:r>
            <w:r w:rsidR="00DD1325" w:rsidRPr="00847E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D1325" w:rsidRPr="00200B32" w:rsidRDefault="00DD1325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F4C" w:rsidRPr="00847EEE" w:rsidTr="00847EEE">
        <w:tc>
          <w:tcPr>
            <w:tcW w:w="4293" w:type="dxa"/>
            <w:tcMar>
              <w:left w:w="85" w:type="dxa"/>
              <w:right w:w="85" w:type="dxa"/>
            </w:tcMar>
          </w:tcPr>
          <w:p w:rsidR="00DD0F4C" w:rsidRPr="00847EEE" w:rsidRDefault="00DD0F4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D0F4C" w:rsidRPr="00200B32" w:rsidRDefault="00DD0F4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F4C" w:rsidRPr="00847EEE" w:rsidTr="00847EEE">
        <w:tc>
          <w:tcPr>
            <w:tcW w:w="4293" w:type="dxa"/>
            <w:tcMar>
              <w:left w:w="85" w:type="dxa"/>
              <w:right w:w="85" w:type="dxa"/>
            </w:tcMar>
          </w:tcPr>
          <w:p w:rsidR="00DD0F4C" w:rsidRPr="00847EEE" w:rsidRDefault="00DD0F4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D0F4C" w:rsidRPr="00200B32" w:rsidRDefault="00DD0F4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F4C" w:rsidRPr="00847EEE" w:rsidTr="00847EEE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DD0F4C" w:rsidRPr="00847EEE" w:rsidRDefault="00B66EE5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DD0F4C" w:rsidRPr="00200B32" w:rsidRDefault="005539AC" w:rsidP="005539AC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D0F4C" w:rsidRPr="00847EEE" w:rsidTr="00847EEE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DD0F4C" w:rsidRPr="00847EEE" w:rsidRDefault="00DD0F4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DD0F4C" w:rsidRPr="00200B32" w:rsidRDefault="005539AC" w:rsidP="005539AC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D0F4C" w:rsidRPr="00847EEE" w:rsidTr="00847EEE">
        <w:tc>
          <w:tcPr>
            <w:tcW w:w="4293" w:type="dxa"/>
            <w:tcMar>
              <w:left w:w="85" w:type="dxa"/>
              <w:right w:w="85" w:type="dxa"/>
            </w:tcMar>
          </w:tcPr>
          <w:p w:rsidR="00DD0F4C" w:rsidRPr="00847EEE" w:rsidRDefault="00DD0F4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D0F4C" w:rsidRPr="00200B32" w:rsidRDefault="005539AC" w:rsidP="005539AC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D0F4C" w:rsidRPr="00847EEE" w:rsidTr="00847EEE">
        <w:tc>
          <w:tcPr>
            <w:tcW w:w="4293" w:type="dxa"/>
            <w:tcMar>
              <w:left w:w="85" w:type="dxa"/>
              <w:right w:w="85" w:type="dxa"/>
            </w:tcMar>
          </w:tcPr>
          <w:p w:rsidR="00DD0F4C" w:rsidRPr="00847EEE" w:rsidRDefault="00DD0F4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D0F4C" w:rsidRPr="00200B32" w:rsidRDefault="00DD0F4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0F4C" w:rsidRPr="00847EEE" w:rsidTr="00847EEE">
        <w:tc>
          <w:tcPr>
            <w:tcW w:w="4293" w:type="dxa"/>
            <w:tcMar>
              <w:left w:w="85" w:type="dxa"/>
              <w:right w:w="85" w:type="dxa"/>
            </w:tcMar>
          </w:tcPr>
          <w:p w:rsidR="00DD0F4C" w:rsidRPr="00847EEE" w:rsidRDefault="00DD0F4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D0F4C" w:rsidRPr="00200B32" w:rsidRDefault="00DD0F4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088" w:rsidRPr="00847EEE" w:rsidTr="00847EEE">
        <w:tc>
          <w:tcPr>
            <w:tcW w:w="4293" w:type="dxa"/>
            <w:tcMar>
              <w:left w:w="85" w:type="dxa"/>
              <w:right w:w="85" w:type="dxa"/>
            </w:tcMar>
          </w:tcPr>
          <w:p w:rsidR="00060088" w:rsidRPr="00847EEE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Datová schránka: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060088" w:rsidRPr="008D4098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B0C" w:rsidRPr="00847EEE" w:rsidTr="00847EEE">
        <w:tc>
          <w:tcPr>
            <w:tcW w:w="4293" w:type="dxa"/>
            <w:tcMar>
              <w:left w:w="85" w:type="dxa"/>
              <w:right w:w="85" w:type="dxa"/>
            </w:tcMar>
          </w:tcPr>
          <w:p w:rsidR="006F5B0C" w:rsidRPr="00847EEE" w:rsidRDefault="006F5B0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 xml:space="preserve">Číslo bankovního účtu </w:t>
            </w:r>
            <w:proofErr w:type="gramStart"/>
            <w:r w:rsidRPr="00847EEE">
              <w:rPr>
                <w:rFonts w:ascii="Arial" w:hAnsi="Arial" w:cs="Arial"/>
                <w:sz w:val="20"/>
                <w:szCs w:val="20"/>
              </w:rPr>
              <w:t>uchazeče ( pro</w:t>
            </w:r>
            <w:proofErr w:type="gramEnd"/>
            <w:r w:rsidRPr="00847EEE">
              <w:rPr>
                <w:rFonts w:ascii="Arial" w:hAnsi="Arial" w:cs="Arial"/>
                <w:sz w:val="20"/>
                <w:szCs w:val="20"/>
              </w:rPr>
              <w:t xml:space="preserve"> vrácení případné peněžní jistoty – byla li vyžadována)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6F5B0C" w:rsidRPr="00847EEE" w:rsidRDefault="006F5B0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5160" w:rsidRDefault="00BD5160" w:rsidP="003742A9">
      <w:pPr>
        <w:rPr>
          <w:rFonts w:ascii="Arial" w:hAnsi="Arial" w:cs="Arial"/>
          <w:b/>
          <w:sz w:val="16"/>
          <w:szCs w:val="16"/>
        </w:rPr>
      </w:pPr>
    </w:p>
    <w:p w:rsidR="003F241A" w:rsidRPr="003742A9" w:rsidRDefault="003F241A" w:rsidP="003742A9">
      <w:pPr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Podává-li nabídku fyzická osoba</w:t>
      </w:r>
      <w:r w:rsidR="00B66EE5" w:rsidRPr="003742A9">
        <w:rPr>
          <w:rFonts w:ascii="Arial" w:hAnsi="Arial" w:cs="Arial"/>
          <w:b/>
          <w:sz w:val="16"/>
          <w:szCs w:val="16"/>
        </w:rPr>
        <w:t>,</w:t>
      </w:r>
      <w:r w:rsidRPr="003742A9">
        <w:rPr>
          <w:rFonts w:ascii="Arial" w:hAnsi="Arial" w:cs="Arial"/>
          <w:b/>
          <w:sz w:val="16"/>
          <w:szCs w:val="16"/>
        </w:rPr>
        <w:t xml:space="preserve"> uvede v</w:t>
      </w:r>
      <w:r w:rsidR="005E0A14" w:rsidRPr="003742A9">
        <w:rPr>
          <w:rFonts w:ascii="Arial" w:hAnsi="Arial" w:cs="Arial"/>
          <w:b/>
          <w:sz w:val="16"/>
          <w:szCs w:val="16"/>
        </w:rPr>
        <w:t> </w:t>
      </w:r>
      <w:r w:rsidRPr="003742A9">
        <w:rPr>
          <w:rFonts w:ascii="Arial" w:hAnsi="Arial" w:cs="Arial"/>
          <w:b/>
          <w:sz w:val="16"/>
          <w:szCs w:val="16"/>
        </w:rPr>
        <w:t>bodu</w:t>
      </w:r>
      <w:r w:rsidR="005E0A14" w:rsidRPr="003742A9">
        <w:rPr>
          <w:rFonts w:ascii="Arial" w:hAnsi="Arial" w:cs="Arial"/>
          <w:b/>
          <w:sz w:val="16"/>
          <w:szCs w:val="16"/>
        </w:rPr>
        <w:t xml:space="preserve"> </w:t>
      </w:r>
      <w:proofErr w:type="gramStart"/>
      <w:r w:rsidR="005E0A14" w:rsidRPr="003742A9">
        <w:rPr>
          <w:rFonts w:ascii="Arial" w:hAnsi="Arial" w:cs="Arial"/>
          <w:b/>
          <w:sz w:val="16"/>
          <w:szCs w:val="16"/>
        </w:rPr>
        <w:t>2.2. následující</w:t>
      </w:r>
      <w:proofErr w:type="gramEnd"/>
      <w:r w:rsidR="005E0A14" w:rsidRPr="003742A9">
        <w:rPr>
          <w:rFonts w:ascii="Arial" w:hAnsi="Arial" w:cs="Arial"/>
          <w:b/>
          <w:sz w:val="16"/>
          <w:szCs w:val="16"/>
        </w:rPr>
        <w:t xml:space="preserve">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F03913" w:rsidRDefault="00F03913">
      <w:pPr>
        <w:spacing w:line="280" w:lineRule="atLeast"/>
        <w:rPr>
          <w:rFonts w:ascii="Arial" w:hAnsi="Arial" w:cs="Arial"/>
          <w:sz w:val="20"/>
          <w:szCs w:val="20"/>
        </w:rPr>
      </w:pPr>
    </w:p>
    <w:p w:rsidR="00070374" w:rsidRPr="003F6F86" w:rsidRDefault="008D4098" w:rsidP="005C5704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5C5704" w:rsidRPr="003F6F86">
        <w:rPr>
          <w:rFonts w:ascii="Arial" w:hAnsi="Arial" w:cs="Arial"/>
          <w:b/>
          <w:sz w:val="20"/>
          <w:szCs w:val="20"/>
        </w:rPr>
        <w:t>.</w:t>
      </w:r>
      <w:r w:rsidR="005C5704" w:rsidRPr="003F6F86">
        <w:rPr>
          <w:rFonts w:ascii="Arial" w:hAnsi="Arial" w:cs="Arial"/>
          <w:b/>
          <w:sz w:val="20"/>
          <w:szCs w:val="20"/>
        </w:rPr>
        <w:tab/>
        <w:t>Nabídková cena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232"/>
        <w:gridCol w:w="3232"/>
        <w:gridCol w:w="3317"/>
      </w:tblGrid>
      <w:tr w:rsidR="00FD25B9" w:rsidRPr="00847EEE" w:rsidTr="003D0935">
        <w:tc>
          <w:tcPr>
            <w:tcW w:w="3232" w:type="dxa"/>
            <w:tcMar>
              <w:left w:w="85" w:type="dxa"/>
              <w:right w:w="85" w:type="dxa"/>
            </w:tcMar>
          </w:tcPr>
          <w:p w:rsidR="00FD25B9" w:rsidRPr="00847EEE" w:rsidRDefault="00FD25B9" w:rsidP="00847EE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FD25B9" w:rsidRPr="00847EEE" w:rsidRDefault="00FD25B9" w:rsidP="001354EF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 xml:space="preserve">Samostatně DPH (sazba </w:t>
            </w:r>
            <w:r w:rsidR="001354EF">
              <w:rPr>
                <w:rFonts w:ascii="Arial" w:hAnsi="Arial" w:cs="Arial"/>
                <w:sz w:val="20"/>
                <w:szCs w:val="20"/>
              </w:rPr>
              <w:t>20</w:t>
            </w:r>
            <w:r w:rsidRPr="00847EEE">
              <w:rPr>
                <w:rFonts w:ascii="Arial" w:hAnsi="Arial" w:cs="Arial"/>
                <w:sz w:val="20"/>
                <w:szCs w:val="20"/>
              </w:rPr>
              <w:t xml:space="preserve"> %)</w:t>
            </w:r>
          </w:p>
        </w:tc>
        <w:tc>
          <w:tcPr>
            <w:tcW w:w="3317" w:type="dxa"/>
            <w:tcMar>
              <w:left w:w="85" w:type="dxa"/>
              <w:right w:w="85" w:type="dxa"/>
            </w:tcMar>
          </w:tcPr>
          <w:p w:rsidR="00FD25B9" w:rsidRPr="00847EEE" w:rsidRDefault="00FD25B9" w:rsidP="00847EE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FD25B9" w:rsidRPr="00847EEE" w:rsidTr="003D0935">
        <w:tc>
          <w:tcPr>
            <w:tcW w:w="3232" w:type="dxa"/>
            <w:tcMar>
              <w:left w:w="85" w:type="dxa"/>
              <w:right w:w="85" w:type="dxa"/>
            </w:tcMar>
          </w:tcPr>
          <w:p w:rsidR="003D0935" w:rsidRPr="00847EEE" w:rsidRDefault="00D51A6E" w:rsidP="00D51A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část </w:t>
            </w:r>
            <w:r w:rsidR="008513F4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KPÚ v </w:t>
            </w:r>
            <w:proofErr w:type="gram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k.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ú</w:t>
            </w:r>
            <w:proofErr w:type="spell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  <w:proofErr w:type="gram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Nevšová</w:t>
            </w:r>
            <w:proofErr w:type="spellEnd"/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3D0935" w:rsidRPr="00847EEE" w:rsidRDefault="003D0935" w:rsidP="008513F4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7" w:type="dxa"/>
            <w:tcMar>
              <w:left w:w="85" w:type="dxa"/>
              <w:right w:w="85" w:type="dxa"/>
            </w:tcMar>
          </w:tcPr>
          <w:p w:rsidR="003D0935" w:rsidRPr="00847EEE" w:rsidRDefault="003D0935" w:rsidP="00847EE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3F4" w:rsidRPr="00847EEE" w:rsidTr="003D0935">
        <w:tc>
          <w:tcPr>
            <w:tcW w:w="3232" w:type="dxa"/>
            <w:tcMar>
              <w:left w:w="85" w:type="dxa"/>
              <w:right w:w="85" w:type="dxa"/>
            </w:tcMar>
          </w:tcPr>
          <w:p w:rsidR="008513F4" w:rsidRDefault="00D51A6E" w:rsidP="00D51A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část </w:t>
            </w:r>
            <w:r w:rsidR="008513F4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KPÚ v </w:t>
            </w:r>
            <w:proofErr w:type="gram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k.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ú</w:t>
            </w:r>
            <w:proofErr w:type="spell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  <w:proofErr w:type="gram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Divnice</w:t>
            </w:r>
            <w:proofErr w:type="spellEnd"/>
            <w:proofErr w:type="gramEnd"/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8513F4" w:rsidRPr="00847EEE" w:rsidRDefault="008513F4" w:rsidP="00847EE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7" w:type="dxa"/>
            <w:tcMar>
              <w:left w:w="85" w:type="dxa"/>
              <w:right w:w="85" w:type="dxa"/>
            </w:tcMar>
          </w:tcPr>
          <w:p w:rsidR="008513F4" w:rsidRPr="00847EEE" w:rsidRDefault="008513F4" w:rsidP="00847EE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A6E" w:rsidRPr="00847EEE" w:rsidTr="003D0935">
        <w:tc>
          <w:tcPr>
            <w:tcW w:w="3232" w:type="dxa"/>
            <w:tcMar>
              <w:left w:w="85" w:type="dxa"/>
              <w:right w:w="85" w:type="dxa"/>
            </w:tcMar>
          </w:tcPr>
          <w:p w:rsidR="00D51A6E" w:rsidRDefault="00D51A6E" w:rsidP="00D51A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část 3 - </w:t>
            </w:r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KPÚ v </w:t>
            </w:r>
            <w:proofErr w:type="gram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k.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ú</w:t>
            </w:r>
            <w:proofErr w:type="spell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  <w:proofErr w:type="gram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Bohuslavice </w:t>
            </w:r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D51A6E" w:rsidRPr="00847EEE" w:rsidRDefault="00D51A6E" w:rsidP="00847EE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7" w:type="dxa"/>
            <w:tcMar>
              <w:left w:w="85" w:type="dxa"/>
              <w:right w:w="85" w:type="dxa"/>
            </w:tcMar>
          </w:tcPr>
          <w:p w:rsidR="00D51A6E" w:rsidRPr="00847EEE" w:rsidRDefault="00D51A6E" w:rsidP="00847EE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A6E" w:rsidRPr="00847EEE" w:rsidTr="003D0935">
        <w:tc>
          <w:tcPr>
            <w:tcW w:w="3232" w:type="dxa"/>
            <w:tcMar>
              <w:left w:w="85" w:type="dxa"/>
              <w:right w:w="85" w:type="dxa"/>
            </w:tcMar>
          </w:tcPr>
          <w:p w:rsidR="00D51A6E" w:rsidRDefault="00D51A6E" w:rsidP="00D51A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část 4 - </w:t>
            </w:r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KPÚ v </w:t>
            </w:r>
            <w:proofErr w:type="gram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k.</w:t>
            </w:r>
            <w:proofErr w:type="spellStart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ú</w:t>
            </w:r>
            <w:proofErr w:type="spellEnd"/>
            <w:r w:rsidRPr="00A07B0E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20"/>
                <w:szCs w:val="20"/>
              </w:rPr>
              <w:t>Pozlovice</w:t>
            </w:r>
            <w:proofErr w:type="spellEnd"/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D51A6E" w:rsidRPr="00847EEE" w:rsidRDefault="00D51A6E" w:rsidP="00847EE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7" w:type="dxa"/>
            <w:tcMar>
              <w:left w:w="85" w:type="dxa"/>
              <w:right w:w="85" w:type="dxa"/>
            </w:tcMar>
          </w:tcPr>
          <w:p w:rsidR="00D51A6E" w:rsidRPr="00847EEE" w:rsidRDefault="00D51A6E" w:rsidP="00847EE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13F4" w:rsidRPr="00847EEE" w:rsidTr="003D0935">
        <w:tc>
          <w:tcPr>
            <w:tcW w:w="3232" w:type="dxa"/>
            <w:tcMar>
              <w:left w:w="85" w:type="dxa"/>
              <w:right w:w="85" w:type="dxa"/>
            </w:tcMar>
          </w:tcPr>
          <w:p w:rsidR="008513F4" w:rsidRDefault="00D51A6E" w:rsidP="00D51A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část 5 - JPÚ v 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k.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Nedašov</w:t>
            </w:r>
            <w:proofErr w:type="spellEnd"/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8513F4" w:rsidRPr="00847EEE" w:rsidRDefault="008513F4" w:rsidP="00847EE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7" w:type="dxa"/>
            <w:tcMar>
              <w:left w:w="85" w:type="dxa"/>
              <w:right w:w="85" w:type="dxa"/>
            </w:tcMar>
          </w:tcPr>
          <w:p w:rsidR="008513F4" w:rsidRPr="00847EEE" w:rsidRDefault="008513F4" w:rsidP="00847EE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55883" w:rsidRPr="003F6F86" w:rsidRDefault="008D4098" w:rsidP="00637CBB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055883" w:rsidRPr="003F6F86">
        <w:rPr>
          <w:rFonts w:ascii="Arial" w:hAnsi="Arial" w:cs="Arial"/>
          <w:b/>
          <w:sz w:val="20"/>
          <w:szCs w:val="20"/>
        </w:rPr>
        <w:t>.</w:t>
      </w:r>
      <w:r w:rsidR="00055883" w:rsidRPr="003F6F86">
        <w:rPr>
          <w:rFonts w:ascii="Arial" w:hAnsi="Arial" w:cs="Arial"/>
          <w:b/>
          <w:sz w:val="20"/>
          <w:szCs w:val="20"/>
        </w:rPr>
        <w:tab/>
        <w:t>Měna, ve které je nabídková cena v bodu 3 uvedena</w:t>
      </w:r>
    </w:p>
    <w:p w:rsidR="00F03913" w:rsidRDefault="00574E2C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CZK (Kč)</w:t>
      </w:r>
    </w:p>
    <w:p w:rsidR="000B4BB3" w:rsidRPr="003F6F86" w:rsidRDefault="000B4BB3">
      <w:pPr>
        <w:spacing w:line="280" w:lineRule="atLeast"/>
        <w:rPr>
          <w:rFonts w:ascii="Arial" w:hAnsi="Arial" w:cs="Arial"/>
          <w:sz w:val="20"/>
          <w:szCs w:val="20"/>
        </w:rPr>
      </w:pPr>
    </w:p>
    <w:p w:rsidR="00964C13" w:rsidRPr="003F6F86" w:rsidRDefault="008D4098" w:rsidP="00964C1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964C13" w:rsidRPr="003F6F86">
        <w:rPr>
          <w:rFonts w:ascii="Arial" w:hAnsi="Arial" w:cs="Arial"/>
          <w:b/>
          <w:sz w:val="20"/>
          <w:szCs w:val="20"/>
        </w:rPr>
        <w:t>.</w:t>
      </w:r>
      <w:r w:rsidR="00964C13" w:rsidRPr="003F6F86">
        <w:rPr>
          <w:rFonts w:ascii="Arial" w:hAnsi="Arial" w:cs="Arial"/>
          <w:b/>
          <w:sz w:val="20"/>
          <w:szCs w:val="20"/>
        </w:rPr>
        <w:tab/>
        <w:t>Seznam osob, s jejichž pomocí uchazeč předpokládá realizaci zakázky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60"/>
        <w:gridCol w:w="3600"/>
        <w:gridCol w:w="2880"/>
        <w:gridCol w:w="2160"/>
        <w:gridCol w:w="758"/>
      </w:tblGrid>
      <w:tr w:rsidR="00075202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A57676" w:rsidRPr="00847EEE" w:rsidRDefault="00A57676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A57676" w:rsidRPr="00847EEE" w:rsidRDefault="00A57676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A57676" w:rsidRPr="00847EEE" w:rsidRDefault="00A57676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A57676" w:rsidRPr="00847EEE" w:rsidRDefault="00EF629D" w:rsidP="00847EE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A57676" w:rsidRPr="00847EEE" w:rsidRDefault="00EF629D" w:rsidP="00847EE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7E486B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088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060088" w:rsidRPr="00847EEE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060088" w:rsidRPr="00847EEE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Datová schránka: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060088" w:rsidRPr="00847EEE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060088" w:rsidRPr="00847EEE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060088" w:rsidRPr="00847EEE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847EEE" w:rsidRDefault="005539AC" w:rsidP="005539AC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86B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7E486B" w:rsidRPr="00847EEE" w:rsidRDefault="005539AC" w:rsidP="005539AC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7E486B" w:rsidRPr="00847EEE" w:rsidRDefault="007E486B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088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060088" w:rsidRPr="00847EEE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060088" w:rsidRPr="00847EEE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Datová schránka: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060088" w:rsidRPr="00847EEE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060088" w:rsidRPr="00847EEE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060088" w:rsidRPr="00847EEE" w:rsidRDefault="00060088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847EEE" w:rsidRDefault="005539AC" w:rsidP="005539AC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7E3" w:rsidRPr="00847EEE" w:rsidTr="00847EEE">
        <w:tc>
          <w:tcPr>
            <w:tcW w:w="36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CA37E3" w:rsidRPr="00847EEE" w:rsidRDefault="005539AC" w:rsidP="005539AC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CA37E3" w:rsidRPr="00847EEE" w:rsidRDefault="00CA37E3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5160" w:rsidRDefault="00BD5160" w:rsidP="003742A9">
      <w:pPr>
        <w:jc w:val="both"/>
        <w:rPr>
          <w:rFonts w:ascii="Arial" w:hAnsi="Arial" w:cs="Arial"/>
          <w:b/>
          <w:sz w:val="16"/>
          <w:szCs w:val="16"/>
        </w:rPr>
      </w:pPr>
    </w:p>
    <w:p w:rsidR="0078684A" w:rsidRPr="003742A9" w:rsidRDefault="00075202" w:rsidP="003742A9">
      <w:pPr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Do sloupce označeného I. uchazeč/zájemce uvede konkrétní část/části plnění, které hodlá zajistit pomocí subdodavatele</w:t>
      </w:r>
      <w:r w:rsidR="0078684A" w:rsidRPr="003742A9">
        <w:rPr>
          <w:rFonts w:ascii="Arial" w:hAnsi="Arial" w:cs="Arial"/>
          <w:b/>
          <w:sz w:val="16"/>
          <w:szCs w:val="16"/>
        </w:rPr>
        <w:t>. Do sloupce označeného II. uchazeč/zájemce uvede procentní podíl subdodavatele</w:t>
      </w:r>
      <w:r w:rsidR="00574E2C" w:rsidRPr="003742A9">
        <w:rPr>
          <w:rFonts w:ascii="Arial" w:hAnsi="Arial" w:cs="Arial"/>
          <w:b/>
          <w:sz w:val="16"/>
          <w:szCs w:val="16"/>
        </w:rPr>
        <w:t xml:space="preserve"> a poměrnou finanční částku</w:t>
      </w:r>
      <w:r w:rsidR="0078684A" w:rsidRPr="003742A9">
        <w:rPr>
          <w:rFonts w:ascii="Arial" w:hAnsi="Arial" w:cs="Arial"/>
          <w:b/>
          <w:sz w:val="16"/>
          <w:szCs w:val="16"/>
        </w:rPr>
        <w:t xml:space="preserve"> na celkovém plnění</w:t>
      </w:r>
      <w:r w:rsidR="00574E2C" w:rsidRPr="003742A9">
        <w:rPr>
          <w:rFonts w:ascii="Arial" w:hAnsi="Arial" w:cs="Arial"/>
          <w:b/>
          <w:sz w:val="16"/>
          <w:szCs w:val="16"/>
        </w:rPr>
        <w:t xml:space="preserve"> vztaženém k celkové nabídkové ceně</w:t>
      </w:r>
      <w:r w:rsidR="0078684A" w:rsidRPr="003742A9">
        <w:rPr>
          <w:rFonts w:ascii="Arial" w:hAnsi="Arial" w:cs="Arial"/>
          <w:b/>
          <w:sz w:val="16"/>
          <w:szCs w:val="16"/>
        </w:rPr>
        <w:t>.</w:t>
      </w:r>
    </w:p>
    <w:p w:rsidR="00F03913" w:rsidRPr="003F6F86" w:rsidRDefault="00F03913">
      <w:pPr>
        <w:spacing w:line="280" w:lineRule="atLeast"/>
        <w:rPr>
          <w:rFonts w:ascii="Arial" w:hAnsi="Arial" w:cs="Arial"/>
          <w:sz w:val="20"/>
          <w:szCs w:val="20"/>
        </w:rPr>
      </w:pPr>
    </w:p>
    <w:p w:rsidR="00075202" w:rsidRPr="003F6F86" w:rsidRDefault="008D4098" w:rsidP="00CA37E3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CA37E3" w:rsidRPr="003F6F86">
        <w:rPr>
          <w:rFonts w:ascii="Arial" w:hAnsi="Arial" w:cs="Arial"/>
          <w:b/>
          <w:sz w:val="20"/>
          <w:szCs w:val="20"/>
        </w:rPr>
        <w:t>.</w:t>
      </w:r>
      <w:r w:rsidR="00CA37E3" w:rsidRPr="003F6F86">
        <w:rPr>
          <w:rFonts w:ascii="Arial" w:hAnsi="Arial" w:cs="Arial"/>
          <w:b/>
          <w:sz w:val="20"/>
          <w:szCs w:val="20"/>
        </w:rPr>
        <w:tab/>
        <w:t>Oprávněná osoba za uchazeče jednat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960"/>
        <w:gridCol w:w="5793"/>
      </w:tblGrid>
      <w:tr w:rsidR="00A30FCC" w:rsidRPr="00847EEE" w:rsidTr="00637CBB">
        <w:trPr>
          <w:trHeight w:val="618"/>
        </w:trPr>
        <w:tc>
          <w:tcPr>
            <w:tcW w:w="3960" w:type="dxa"/>
            <w:tcMar>
              <w:left w:w="85" w:type="dxa"/>
              <w:right w:w="85" w:type="dxa"/>
            </w:tcMar>
          </w:tcPr>
          <w:p w:rsidR="007E1ADC" w:rsidRPr="00847EEE" w:rsidRDefault="007E1AD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30FCC" w:rsidRPr="00847EEE" w:rsidRDefault="00A30FC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Podpis oprávněné osoby: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A30FCC" w:rsidRPr="00847EEE" w:rsidRDefault="00A30FCC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180" w:rsidRPr="00847EEE" w:rsidTr="00565337">
        <w:trPr>
          <w:trHeight w:val="680"/>
        </w:trPr>
        <w:tc>
          <w:tcPr>
            <w:tcW w:w="3960" w:type="dxa"/>
            <w:tcMar>
              <w:left w:w="85" w:type="dxa"/>
              <w:right w:w="85" w:type="dxa"/>
            </w:tcMar>
          </w:tcPr>
          <w:p w:rsidR="00BD5160" w:rsidRDefault="00BD5160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F1180" w:rsidRPr="00847EEE" w:rsidRDefault="00BF1180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Titul, jméno, příjmení:</w:t>
            </w:r>
          </w:p>
          <w:p w:rsidR="003742A9" w:rsidRPr="00847EEE" w:rsidRDefault="003742A9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BF1180" w:rsidRDefault="00BF1180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D5160" w:rsidRPr="00847EEE" w:rsidRDefault="00BD5160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1180" w:rsidRPr="00847EEE" w:rsidTr="000B4BB3">
        <w:trPr>
          <w:trHeight w:val="698"/>
        </w:trPr>
        <w:tc>
          <w:tcPr>
            <w:tcW w:w="3960" w:type="dxa"/>
            <w:tcMar>
              <w:left w:w="85" w:type="dxa"/>
              <w:right w:w="85" w:type="dxa"/>
            </w:tcMar>
          </w:tcPr>
          <w:p w:rsidR="00BD5160" w:rsidRDefault="00BD5160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F1180" w:rsidRPr="00847EEE" w:rsidRDefault="00BF1180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847EEE">
              <w:rPr>
                <w:rFonts w:ascii="Arial" w:hAnsi="Arial" w:cs="Arial"/>
                <w:sz w:val="20"/>
                <w:szCs w:val="20"/>
              </w:rPr>
              <w:t>Funkce:</w:t>
            </w:r>
          </w:p>
          <w:p w:rsidR="003742A9" w:rsidRPr="00847EEE" w:rsidRDefault="003742A9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BF1180" w:rsidRDefault="00BF1180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D5160" w:rsidRPr="00847EEE" w:rsidRDefault="00BD5160" w:rsidP="00847EE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05EF" w:rsidRPr="00C76224" w:rsidRDefault="00B005EF" w:rsidP="00C76224">
      <w:pPr>
        <w:spacing w:line="280" w:lineRule="atLeast"/>
        <w:rPr>
          <w:rFonts w:ascii="Arial" w:hAnsi="Arial" w:cs="Arial"/>
          <w:sz w:val="20"/>
          <w:szCs w:val="20"/>
        </w:rPr>
      </w:pPr>
    </w:p>
    <w:sectPr w:rsidR="00B005EF" w:rsidRPr="00C76224" w:rsidSect="000B4BB3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560" w:right="1021" w:bottom="2268" w:left="1134" w:header="53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337" w:rsidRDefault="00565337">
      <w:r>
        <w:separator/>
      </w:r>
    </w:p>
  </w:endnote>
  <w:endnote w:type="continuationSeparator" w:id="0">
    <w:p w:rsidR="00565337" w:rsidRDefault="00565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337" w:rsidRDefault="00565337" w:rsidP="00E64CC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565337" w:rsidRDefault="00565337" w:rsidP="0096177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337" w:rsidRDefault="00565337" w:rsidP="00E64CC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0110C">
      <w:rPr>
        <w:rStyle w:val="slostrnky"/>
        <w:noProof/>
      </w:rPr>
      <w:t>3</w:t>
    </w:r>
    <w:r>
      <w:rPr>
        <w:rStyle w:val="slostrnky"/>
      </w:rPr>
      <w:fldChar w:fldCharType="end"/>
    </w:r>
    <w:proofErr w:type="gramStart"/>
    <w:r>
      <w:rPr>
        <w:rStyle w:val="slostrnky"/>
      </w:rPr>
      <w:t>(celkem</w:t>
    </w:r>
    <w:proofErr w:type="gramEnd"/>
    <w:r>
      <w:rPr>
        <w:rStyle w:val="slostrnky"/>
      </w:rPr>
      <w:t xml:space="preserve"> 3)</w:t>
    </w:r>
  </w:p>
  <w:p w:rsidR="00565337" w:rsidRDefault="00565337" w:rsidP="00961775">
    <w:pPr>
      <w:pStyle w:val="Zpat"/>
      <w:ind w:right="360"/>
      <w:jc w:val="right"/>
    </w:pPr>
    <w:r>
      <w:rPr>
        <w:noProof/>
      </w:rPr>
      <w:drawing>
        <wp:inline distT="0" distB="0" distL="0" distR="0">
          <wp:extent cx="1849120" cy="1330960"/>
          <wp:effectExtent l="19050" t="0" r="0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9120" cy="133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337" w:rsidRDefault="00565337">
      <w:r>
        <w:separator/>
      </w:r>
    </w:p>
  </w:footnote>
  <w:footnote w:type="continuationSeparator" w:id="0">
    <w:p w:rsidR="00565337" w:rsidRDefault="005653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337" w:rsidRDefault="00565337" w:rsidP="00961775">
    <w:pPr>
      <w:pStyle w:val="Zhlav"/>
      <w:tabs>
        <w:tab w:val="clear" w:pos="4536"/>
        <w:tab w:val="center" w:pos="4320"/>
      </w:tabs>
      <w:jc w:val="right"/>
    </w:pPr>
    <w:r>
      <w:t xml:space="preserve"> </w:t>
    </w:r>
    <w:r>
      <w:tab/>
    </w:r>
    <w:r>
      <w:tab/>
    </w:r>
    <w:r>
      <w:tab/>
    </w:r>
  </w:p>
  <w:p w:rsidR="00565337" w:rsidRDefault="00565337" w:rsidP="000D61A6">
    <w:pPr>
      <w:pStyle w:val="Zhlav"/>
      <w:tabs>
        <w:tab w:val="clear" w:pos="4536"/>
        <w:tab w:val="center" w:pos="4320"/>
      </w:tabs>
      <w:jc w:val="center"/>
    </w:pPr>
    <w:r>
      <w:rPr>
        <w:noProof/>
      </w:rPr>
      <w:drawing>
        <wp:inline distT="0" distB="0" distL="0" distR="0">
          <wp:extent cx="2626995" cy="1153160"/>
          <wp:effectExtent l="19050" t="0" r="1905" b="0"/>
          <wp:docPr id="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6995" cy="1153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337" w:rsidRPr="00E54ADE" w:rsidRDefault="00565337">
    <w:pPr>
      <w:pStyle w:val="Zhlav"/>
      <w:rPr>
        <w:b/>
      </w:rPr>
    </w:pPr>
    <w:r>
      <w:tab/>
    </w:r>
    <w:r>
      <w:tab/>
    </w:r>
    <w:r w:rsidRPr="00E54ADE">
      <w:rPr>
        <w:b/>
      </w:rPr>
      <w:t>Příloha č.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455A9"/>
    <w:multiLevelType w:val="multilevel"/>
    <w:tmpl w:val="F0DCD2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9E074A7"/>
    <w:multiLevelType w:val="singleLevel"/>
    <w:tmpl w:val="90BABBFC"/>
    <w:lvl w:ilvl="0">
      <w:start w:val="1"/>
      <w:numFmt w:val="decimal"/>
      <w:pStyle w:val="Nadpis1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2">
    <w:nsid w:val="788D0603"/>
    <w:multiLevelType w:val="multilevel"/>
    <w:tmpl w:val="8E4A446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043"/>
    <w:rsid w:val="000327E9"/>
    <w:rsid w:val="00055883"/>
    <w:rsid w:val="00060088"/>
    <w:rsid w:val="00062A8F"/>
    <w:rsid w:val="00070374"/>
    <w:rsid w:val="00075202"/>
    <w:rsid w:val="00094F0C"/>
    <w:rsid w:val="0009541A"/>
    <w:rsid w:val="000B073D"/>
    <w:rsid w:val="000B4BB3"/>
    <w:rsid w:val="000D08CC"/>
    <w:rsid w:val="000D61A6"/>
    <w:rsid w:val="00103673"/>
    <w:rsid w:val="00130F5A"/>
    <w:rsid w:val="001354EF"/>
    <w:rsid w:val="00136428"/>
    <w:rsid w:val="00152B89"/>
    <w:rsid w:val="00160327"/>
    <w:rsid w:val="00162CE7"/>
    <w:rsid w:val="00166C7A"/>
    <w:rsid w:val="00182BF4"/>
    <w:rsid w:val="0018723C"/>
    <w:rsid w:val="001A1E49"/>
    <w:rsid w:val="001A5AE2"/>
    <w:rsid w:val="001B2043"/>
    <w:rsid w:val="001E2CA3"/>
    <w:rsid w:val="001E5BC5"/>
    <w:rsid w:val="00200B32"/>
    <w:rsid w:val="00240247"/>
    <w:rsid w:val="00246541"/>
    <w:rsid w:val="00273BDB"/>
    <w:rsid w:val="00280DBB"/>
    <w:rsid w:val="002A2119"/>
    <w:rsid w:val="002A2778"/>
    <w:rsid w:val="002A3D54"/>
    <w:rsid w:val="002A7436"/>
    <w:rsid w:val="002B411A"/>
    <w:rsid w:val="002E0208"/>
    <w:rsid w:val="002E1FA8"/>
    <w:rsid w:val="002F10B6"/>
    <w:rsid w:val="002F2FFD"/>
    <w:rsid w:val="00305362"/>
    <w:rsid w:val="00306F0C"/>
    <w:rsid w:val="00315CD5"/>
    <w:rsid w:val="00315FB2"/>
    <w:rsid w:val="00321492"/>
    <w:rsid w:val="00335CD3"/>
    <w:rsid w:val="003742A9"/>
    <w:rsid w:val="00385D93"/>
    <w:rsid w:val="003A19CB"/>
    <w:rsid w:val="003A6732"/>
    <w:rsid w:val="003B446F"/>
    <w:rsid w:val="003C7171"/>
    <w:rsid w:val="003D0935"/>
    <w:rsid w:val="003D12BF"/>
    <w:rsid w:val="003F241A"/>
    <w:rsid w:val="003F6F86"/>
    <w:rsid w:val="00412709"/>
    <w:rsid w:val="004145C1"/>
    <w:rsid w:val="00424AB8"/>
    <w:rsid w:val="00425F76"/>
    <w:rsid w:val="0045751C"/>
    <w:rsid w:val="004625A2"/>
    <w:rsid w:val="0046336E"/>
    <w:rsid w:val="0046733B"/>
    <w:rsid w:val="00474E4F"/>
    <w:rsid w:val="004D6352"/>
    <w:rsid w:val="00506E59"/>
    <w:rsid w:val="00512A1C"/>
    <w:rsid w:val="00524511"/>
    <w:rsid w:val="005539AC"/>
    <w:rsid w:val="00565337"/>
    <w:rsid w:val="00574E2C"/>
    <w:rsid w:val="00577378"/>
    <w:rsid w:val="00597979"/>
    <w:rsid w:val="005A5183"/>
    <w:rsid w:val="005C5704"/>
    <w:rsid w:val="005C5E1C"/>
    <w:rsid w:val="005D1350"/>
    <w:rsid w:val="005E0A14"/>
    <w:rsid w:val="005E368F"/>
    <w:rsid w:val="005E514C"/>
    <w:rsid w:val="00607315"/>
    <w:rsid w:val="00614540"/>
    <w:rsid w:val="00624EB0"/>
    <w:rsid w:val="00626CAD"/>
    <w:rsid w:val="00637CBB"/>
    <w:rsid w:val="00641E8E"/>
    <w:rsid w:val="0067185E"/>
    <w:rsid w:val="00687FC8"/>
    <w:rsid w:val="00697284"/>
    <w:rsid w:val="006F3A0A"/>
    <w:rsid w:val="006F4527"/>
    <w:rsid w:val="006F5617"/>
    <w:rsid w:val="006F5B0C"/>
    <w:rsid w:val="00712F40"/>
    <w:rsid w:val="0075488E"/>
    <w:rsid w:val="007572F3"/>
    <w:rsid w:val="00766FD0"/>
    <w:rsid w:val="0078684A"/>
    <w:rsid w:val="007C6D54"/>
    <w:rsid w:val="007D65CE"/>
    <w:rsid w:val="007E1ADC"/>
    <w:rsid w:val="007E486B"/>
    <w:rsid w:val="007E73C6"/>
    <w:rsid w:val="007F1A2D"/>
    <w:rsid w:val="007F1A86"/>
    <w:rsid w:val="008047E9"/>
    <w:rsid w:val="00810D71"/>
    <w:rsid w:val="00822AEA"/>
    <w:rsid w:val="0084657F"/>
    <w:rsid w:val="00847EEE"/>
    <w:rsid w:val="008513F4"/>
    <w:rsid w:val="00872A80"/>
    <w:rsid w:val="008956C5"/>
    <w:rsid w:val="008D4098"/>
    <w:rsid w:val="008D5E88"/>
    <w:rsid w:val="008F2254"/>
    <w:rsid w:val="00903648"/>
    <w:rsid w:val="00933628"/>
    <w:rsid w:val="009379EE"/>
    <w:rsid w:val="00937EA5"/>
    <w:rsid w:val="00956585"/>
    <w:rsid w:val="00961775"/>
    <w:rsid w:val="00964C13"/>
    <w:rsid w:val="00974831"/>
    <w:rsid w:val="00981CA2"/>
    <w:rsid w:val="0098448D"/>
    <w:rsid w:val="009961AA"/>
    <w:rsid w:val="009A0DF9"/>
    <w:rsid w:val="009B2BBD"/>
    <w:rsid w:val="009B7184"/>
    <w:rsid w:val="009C7547"/>
    <w:rsid w:val="009D08E7"/>
    <w:rsid w:val="009E05E1"/>
    <w:rsid w:val="009E56C9"/>
    <w:rsid w:val="00A04E4A"/>
    <w:rsid w:val="00A07B0E"/>
    <w:rsid w:val="00A30FCC"/>
    <w:rsid w:val="00A46E40"/>
    <w:rsid w:val="00A57676"/>
    <w:rsid w:val="00A61EAB"/>
    <w:rsid w:val="00A722BA"/>
    <w:rsid w:val="00A72BAE"/>
    <w:rsid w:val="00AB28C4"/>
    <w:rsid w:val="00AE11AB"/>
    <w:rsid w:val="00AE1CA4"/>
    <w:rsid w:val="00AF5532"/>
    <w:rsid w:val="00B005EF"/>
    <w:rsid w:val="00B20CBD"/>
    <w:rsid w:val="00B5207F"/>
    <w:rsid w:val="00B66EE5"/>
    <w:rsid w:val="00B84E6C"/>
    <w:rsid w:val="00BA7F62"/>
    <w:rsid w:val="00BB5452"/>
    <w:rsid w:val="00BD0385"/>
    <w:rsid w:val="00BD5160"/>
    <w:rsid w:val="00BD5828"/>
    <w:rsid w:val="00BE230B"/>
    <w:rsid w:val="00BF1180"/>
    <w:rsid w:val="00C00991"/>
    <w:rsid w:val="00C622DD"/>
    <w:rsid w:val="00C76224"/>
    <w:rsid w:val="00C908F4"/>
    <w:rsid w:val="00C92484"/>
    <w:rsid w:val="00C9610D"/>
    <w:rsid w:val="00CA2525"/>
    <w:rsid w:val="00CA37E3"/>
    <w:rsid w:val="00CC2AA6"/>
    <w:rsid w:val="00CC67FB"/>
    <w:rsid w:val="00CE39C9"/>
    <w:rsid w:val="00CE56B9"/>
    <w:rsid w:val="00D15803"/>
    <w:rsid w:val="00D214A9"/>
    <w:rsid w:val="00D27B5A"/>
    <w:rsid w:val="00D51A6E"/>
    <w:rsid w:val="00D62409"/>
    <w:rsid w:val="00D63E10"/>
    <w:rsid w:val="00D672D7"/>
    <w:rsid w:val="00D73058"/>
    <w:rsid w:val="00D75506"/>
    <w:rsid w:val="00D75E89"/>
    <w:rsid w:val="00D77E6D"/>
    <w:rsid w:val="00D92A97"/>
    <w:rsid w:val="00D96235"/>
    <w:rsid w:val="00DB5ECF"/>
    <w:rsid w:val="00DC5321"/>
    <w:rsid w:val="00DD0F4C"/>
    <w:rsid w:val="00DD1325"/>
    <w:rsid w:val="00E0110C"/>
    <w:rsid w:val="00E24691"/>
    <w:rsid w:val="00E24BF4"/>
    <w:rsid w:val="00E4200F"/>
    <w:rsid w:val="00E433CD"/>
    <w:rsid w:val="00E468F3"/>
    <w:rsid w:val="00E54ADE"/>
    <w:rsid w:val="00E64CCA"/>
    <w:rsid w:val="00E74936"/>
    <w:rsid w:val="00E80866"/>
    <w:rsid w:val="00EA3A3D"/>
    <w:rsid w:val="00EF629D"/>
    <w:rsid w:val="00F03913"/>
    <w:rsid w:val="00F10F28"/>
    <w:rsid w:val="00F12701"/>
    <w:rsid w:val="00F1347A"/>
    <w:rsid w:val="00F3356A"/>
    <w:rsid w:val="00F40128"/>
    <w:rsid w:val="00F4283B"/>
    <w:rsid w:val="00F44D7B"/>
    <w:rsid w:val="00F46CA0"/>
    <w:rsid w:val="00F67A93"/>
    <w:rsid w:val="00F97E44"/>
    <w:rsid w:val="00FA4585"/>
    <w:rsid w:val="00FC3963"/>
    <w:rsid w:val="00FC7875"/>
    <w:rsid w:val="00FD25B9"/>
    <w:rsid w:val="00FD41F1"/>
    <w:rsid w:val="00FD5ED9"/>
    <w:rsid w:val="00FE15A5"/>
    <w:rsid w:val="00FE36BB"/>
    <w:rsid w:val="00FE655C"/>
    <w:rsid w:val="00FE7335"/>
    <w:rsid w:val="00FE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6F4527"/>
    <w:rPr>
      <w:sz w:val="24"/>
      <w:szCs w:val="24"/>
    </w:rPr>
  </w:style>
  <w:style w:type="paragraph" w:styleId="Nadpis1">
    <w:name w:val="heading 1"/>
    <w:basedOn w:val="Normln"/>
    <w:next w:val="Normln"/>
    <w:qFormat/>
    <w:rsid w:val="006F4527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2">
    <w:name w:val="Styl2"/>
    <w:basedOn w:val="Nadpis1"/>
    <w:autoRedefine/>
    <w:rsid w:val="006F4527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6F4527"/>
    <w:pPr>
      <w:keepNext w:val="0"/>
      <w:numPr>
        <w:numId w:val="0"/>
      </w:numPr>
      <w:shd w:val="solid" w:color="FFFFFF" w:fill="FFFFFF"/>
      <w:spacing w:before="360" w:after="240"/>
      <w:jc w:val="both"/>
    </w:pPr>
    <w:rPr>
      <w:rFonts w:cs="Times New Roman"/>
      <w:caps/>
      <w:kern w:val="0"/>
      <w:sz w:val="20"/>
      <w:szCs w:val="20"/>
      <w:u w:val="single"/>
      <w:lang w:eastAsia="en-US"/>
    </w:rPr>
  </w:style>
  <w:style w:type="paragraph" w:styleId="Zhlav">
    <w:name w:val="header"/>
    <w:basedOn w:val="Normln"/>
    <w:rsid w:val="006F4527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6F4527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6F4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ostrnky">
    <w:name w:val="page number"/>
    <w:basedOn w:val="Standardnpsmoodstavce"/>
    <w:rsid w:val="00961775"/>
  </w:style>
  <w:style w:type="paragraph" w:styleId="Textbubliny">
    <w:name w:val="Balloon Text"/>
    <w:basedOn w:val="Normln"/>
    <w:semiHidden/>
    <w:rsid w:val="003742A9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uiPriority w:val="99"/>
    <w:rsid w:val="001354E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1354EF"/>
    <w:rPr>
      <w:sz w:val="24"/>
      <w:szCs w:val="24"/>
    </w:rPr>
  </w:style>
  <w:style w:type="character" w:styleId="Hypertextovodkaz">
    <w:name w:val="Hyperlink"/>
    <w:uiPriority w:val="99"/>
    <w:rsid w:val="00A07B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petr.sosolik@mze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KLENA~1\LOCALS~1\Temp\Rar$DI01.500\9_Kryc&#237;_list_nab&#237;dky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9_Krycí_list_nabídky</Template>
  <TotalTime>959</TotalTime>
  <Pages>3</Pages>
  <Words>586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BIG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Marie Sklenářová</dc:creator>
  <cp:keywords/>
  <dc:description/>
  <cp:lastModifiedBy>Jitka Gardavská</cp:lastModifiedBy>
  <cp:revision>5</cp:revision>
  <cp:lastPrinted>2012-03-14T07:34:00Z</cp:lastPrinted>
  <dcterms:created xsi:type="dcterms:W3CDTF">2012-03-13T15:58:00Z</dcterms:created>
  <dcterms:modified xsi:type="dcterms:W3CDTF">2012-03-14T08:18:00Z</dcterms:modified>
</cp:coreProperties>
</file>